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D5B12" w:rsidRPr="009C54AE" w:rsidRDefault="001D5B12" w:rsidP="001D5B1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139A7" w:rsidRPr="003139A7">
        <w:rPr>
          <w:rFonts w:ascii="Corbel" w:hAnsi="Corbel"/>
          <w:b/>
          <w:smallCaps/>
          <w:sz w:val="24"/>
          <w:szCs w:val="24"/>
        </w:rPr>
        <w:t>2021-2023</w:t>
      </w:r>
      <w:bookmarkStart w:id="0" w:name="_GoBack"/>
      <w:bookmarkEnd w:id="0"/>
    </w:p>
    <w:p w:rsidR="001D5B12" w:rsidRDefault="001D5B12" w:rsidP="001D5B1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1D5B12" w:rsidRPr="00471D6E" w:rsidRDefault="001D5B12" w:rsidP="001D5B12">
      <w:pPr>
        <w:spacing w:after="0" w:line="240" w:lineRule="exact"/>
        <w:jc w:val="both"/>
        <w:rPr>
          <w:rFonts w:ascii="Corbel" w:hAnsi="Corbel"/>
          <w:sz w:val="24"/>
          <w:szCs w:val="20"/>
        </w:rPr>
      </w:pP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207720">
        <w:rPr>
          <w:rFonts w:ascii="Corbel" w:hAnsi="Corbel"/>
          <w:sz w:val="20"/>
          <w:szCs w:val="20"/>
        </w:rPr>
        <w:t xml:space="preserve">Rok akademicki  </w:t>
      </w:r>
      <w:r w:rsidR="003139A7" w:rsidRPr="003139A7">
        <w:rPr>
          <w:rFonts w:ascii="Corbel" w:hAnsi="Corbel"/>
          <w:sz w:val="20"/>
          <w:szCs w:val="20"/>
        </w:rPr>
        <w:t>2022/2023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87C6E" w:rsidRDefault="00367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87C6E">
              <w:rPr>
                <w:rFonts w:ascii="Corbel" w:hAnsi="Corbel"/>
                <w:sz w:val="24"/>
                <w:szCs w:val="24"/>
              </w:rPr>
              <w:t>Kooperatyzm proekologiczny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640A51" w:rsidP="00367F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</w:t>
            </w:r>
            <w:r w:rsidR="007D1120">
              <w:rPr>
                <w:rFonts w:ascii="Corbel" w:hAnsi="Corbel"/>
                <w:b w:val="0"/>
                <w:sz w:val="24"/>
                <w:szCs w:val="24"/>
              </w:rPr>
              <w:t>_</w:t>
            </w:r>
            <w:r w:rsidR="00367FA7">
              <w:rPr>
                <w:rFonts w:ascii="Corbel" w:hAnsi="Corbel"/>
                <w:b w:val="0"/>
                <w:sz w:val="24"/>
                <w:szCs w:val="24"/>
              </w:rPr>
              <w:t>39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177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B69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67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40A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640A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40A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40A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367FA7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I</w:t>
            </w:r>
            <w:r w:rsidR="00367FA7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712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94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94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M. Cwynar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94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M. Cwynar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  <w:p w:rsidR="006712BE" w:rsidRPr="009C54AE" w:rsidRDefault="006712B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947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6712BE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E53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47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B9475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5ED4">
        <w:rPr>
          <w:rFonts w:ascii="Cambria Math" w:eastAsia="MS Gothic" w:hAnsi="Cambria Math" w:cs="Cambria Math"/>
          <w:b w:val="0"/>
          <w:szCs w:val="24"/>
        </w:rPr>
        <w:t>⊠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D018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BC3BEE" w:rsidRPr="009C54AE" w:rsidRDefault="00BC3BE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1A4530" w:rsidP="00604BA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15A2E">
              <w:rPr>
                <w:rFonts w:ascii="Corbel" w:hAnsi="Corbel"/>
                <w:b w:val="0"/>
                <w:smallCaps w:val="0"/>
                <w:szCs w:val="24"/>
              </w:rPr>
              <w:t xml:space="preserve">najomość </w:t>
            </w:r>
            <w:r w:rsidR="00817C38">
              <w:rPr>
                <w:rFonts w:ascii="Corbel" w:hAnsi="Corbel"/>
                <w:b w:val="0"/>
                <w:smallCaps w:val="0"/>
                <w:szCs w:val="24"/>
              </w:rPr>
              <w:t xml:space="preserve">założeń polityki zrównoważonego rozwoju, polityki ekologicznej </w:t>
            </w:r>
            <w:r w:rsidR="00D375EA">
              <w:rPr>
                <w:rFonts w:ascii="Corbel" w:hAnsi="Corbel"/>
                <w:b w:val="0"/>
                <w:smallCaps w:val="0"/>
                <w:szCs w:val="24"/>
              </w:rPr>
              <w:t>RP</w:t>
            </w:r>
            <w:r w:rsidR="00091BB5">
              <w:rPr>
                <w:rFonts w:ascii="Corbel" w:hAnsi="Corbel"/>
                <w:b w:val="0"/>
                <w:smallCaps w:val="0"/>
                <w:szCs w:val="24"/>
              </w:rPr>
              <w:t xml:space="preserve"> w wymiarze lokalnym, regionalnym i międzynarodowym, </w:t>
            </w:r>
            <w:r w:rsidR="00B80180">
              <w:rPr>
                <w:rFonts w:ascii="Corbel" w:hAnsi="Corbel"/>
                <w:b w:val="0"/>
                <w:smallCaps w:val="0"/>
                <w:szCs w:val="24"/>
              </w:rPr>
              <w:t>wiedza o ruchach i partiach proekologicznych</w:t>
            </w:r>
            <w:r w:rsidR="00091BB5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="00B80180">
              <w:rPr>
                <w:rFonts w:ascii="Corbel" w:hAnsi="Corbel"/>
                <w:b w:val="0"/>
                <w:smallCaps w:val="0"/>
                <w:szCs w:val="24"/>
              </w:rPr>
              <w:t xml:space="preserve">o </w:t>
            </w:r>
            <w:r w:rsidR="00091BB5">
              <w:rPr>
                <w:rFonts w:ascii="Corbel" w:hAnsi="Corbel"/>
                <w:b w:val="0"/>
                <w:smallCaps w:val="0"/>
                <w:szCs w:val="24"/>
              </w:rPr>
              <w:t xml:space="preserve">współczesnych </w:t>
            </w:r>
            <w:r w:rsidR="00604BA4">
              <w:rPr>
                <w:rFonts w:ascii="Corbel" w:hAnsi="Corbel"/>
                <w:b w:val="0"/>
                <w:smallCaps w:val="0"/>
                <w:szCs w:val="24"/>
              </w:rPr>
              <w:t>wyzwaniach</w:t>
            </w:r>
            <w:r w:rsidR="00091BB5">
              <w:rPr>
                <w:rFonts w:ascii="Corbel" w:hAnsi="Corbel"/>
                <w:b w:val="0"/>
                <w:smallCaps w:val="0"/>
                <w:szCs w:val="24"/>
              </w:rPr>
              <w:t xml:space="preserve"> ekologicznych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83B62" w:rsidP="003760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zrozumienie przez studenta </w:t>
            </w:r>
            <w:r w:rsidR="00462B54">
              <w:rPr>
                <w:rFonts w:ascii="Corbel" w:hAnsi="Corbel"/>
                <w:b w:val="0"/>
                <w:sz w:val="24"/>
                <w:szCs w:val="24"/>
              </w:rPr>
              <w:t xml:space="preserve">potrzeby działania kooperatywnego </w:t>
            </w:r>
            <w:r w:rsidR="007A74F0">
              <w:rPr>
                <w:rFonts w:ascii="Corbel" w:hAnsi="Corbel"/>
                <w:b w:val="0"/>
                <w:sz w:val="24"/>
                <w:szCs w:val="24"/>
              </w:rPr>
              <w:t>dla rozwiąz</w:t>
            </w:r>
            <w:r w:rsidR="0037601D">
              <w:rPr>
                <w:rFonts w:ascii="Corbel" w:hAnsi="Corbel"/>
                <w:b w:val="0"/>
                <w:sz w:val="24"/>
                <w:szCs w:val="24"/>
              </w:rPr>
              <w:t>ywania</w:t>
            </w:r>
            <w:r w:rsidR="007A74F0">
              <w:rPr>
                <w:rFonts w:ascii="Corbel" w:hAnsi="Corbel"/>
                <w:b w:val="0"/>
                <w:sz w:val="24"/>
                <w:szCs w:val="24"/>
              </w:rPr>
              <w:t xml:space="preserve"> problemów ekologicznych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984A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984AA6" w:rsidP="00FE0F9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dostrzeganie przez studenta problemów</w:t>
            </w:r>
            <w:r w:rsidR="00B9053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E0F97">
              <w:rPr>
                <w:rFonts w:ascii="Corbel" w:hAnsi="Corbel"/>
                <w:b w:val="0"/>
                <w:sz w:val="24"/>
                <w:szCs w:val="24"/>
              </w:rPr>
              <w:t>społeczno-politycznych</w:t>
            </w:r>
            <w:r w:rsidR="00B9053B">
              <w:rPr>
                <w:rFonts w:ascii="Corbel" w:hAnsi="Corbel"/>
                <w:b w:val="0"/>
                <w:sz w:val="24"/>
                <w:szCs w:val="24"/>
              </w:rPr>
              <w:t xml:space="preserve"> i próba ich racjonalizacji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984A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C54AE" w:rsidRDefault="00984AA6" w:rsidP="002D46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wyrobienie umiejętności </w:t>
            </w:r>
            <w:r w:rsidR="00C64844">
              <w:rPr>
                <w:rFonts w:ascii="Corbel" w:hAnsi="Corbel"/>
                <w:b w:val="0"/>
                <w:sz w:val="24"/>
                <w:szCs w:val="24"/>
              </w:rPr>
              <w:t>wskazywania</w:t>
            </w:r>
            <w:r w:rsidR="00E03701">
              <w:rPr>
                <w:rFonts w:ascii="Corbel" w:hAnsi="Corbel"/>
                <w:b w:val="0"/>
                <w:sz w:val="24"/>
                <w:szCs w:val="24"/>
              </w:rPr>
              <w:t xml:space="preserve"> rozwiązań</w:t>
            </w:r>
            <w:r w:rsidR="00C6484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41C7B">
              <w:rPr>
                <w:rFonts w:ascii="Corbel" w:hAnsi="Corbel"/>
                <w:b w:val="0"/>
                <w:sz w:val="24"/>
                <w:szCs w:val="24"/>
              </w:rPr>
              <w:t xml:space="preserve">wybranych problemów </w:t>
            </w:r>
            <w:r w:rsidR="001175F7">
              <w:rPr>
                <w:rFonts w:ascii="Corbel" w:hAnsi="Corbel"/>
                <w:b w:val="0"/>
                <w:sz w:val="24"/>
                <w:szCs w:val="24"/>
              </w:rPr>
              <w:t>polityki ekologicznej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D957E8" w:rsidRDefault="00D957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57E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D957E8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85747A" w:rsidRPr="00137EC8" w:rsidRDefault="00277E88" w:rsidP="004762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ma wiedzę </w:t>
            </w:r>
            <w:r w:rsidR="00156835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na temat funkcjonowania </w:t>
            </w:r>
            <w:r w:rsidR="00AD1F16" w:rsidRPr="00137EC8">
              <w:rPr>
                <w:rFonts w:ascii="Corbel" w:hAnsi="Corbel"/>
                <w:b w:val="0"/>
                <w:smallCaps w:val="0"/>
                <w:szCs w:val="24"/>
              </w:rPr>
              <w:t>instytucj</w:t>
            </w:r>
            <w:r w:rsidR="00156835" w:rsidRPr="00137EC8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AD1F16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1A3B" w:rsidRPr="00137EC8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476241" w:rsidRPr="00137EC8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="00DD1A3B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organizacji </w:t>
            </w:r>
            <w:r w:rsidR="00AD1F16" w:rsidRPr="00137EC8">
              <w:rPr>
                <w:rFonts w:ascii="Corbel" w:hAnsi="Corbel"/>
                <w:b w:val="0"/>
                <w:smallCaps w:val="0"/>
                <w:szCs w:val="24"/>
              </w:rPr>
              <w:t>społeczn</w:t>
            </w:r>
            <w:r w:rsidR="00156835" w:rsidRPr="00137EC8">
              <w:rPr>
                <w:rFonts w:ascii="Corbel" w:hAnsi="Corbel"/>
                <w:b w:val="0"/>
                <w:smallCaps w:val="0"/>
                <w:szCs w:val="24"/>
              </w:rPr>
              <w:t>o-politycznych</w:t>
            </w:r>
            <w:r w:rsidR="00AD1F16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, ze szczególnym uwzględnieniem </w:t>
            </w:r>
            <w:r w:rsidR="00391592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wzajemnych </w:t>
            </w:r>
            <w:r w:rsidR="001732DF" w:rsidRPr="00137EC8">
              <w:rPr>
                <w:rFonts w:ascii="Corbel" w:hAnsi="Corbel"/>
                <w:b w:val="0"/>
                <w:smallCaps w:val="0"/>
                <w:szCs w:val="24"/>
              </w:rPr>
              <w:t>relacji</w:t>
            </w:r>
            <w:r w:rsidR="00A21F14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 w zakresie</w:t>
            </w:r>
            <w:r w:rsidR="00DD1A3B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C4467" w:rsidRPr="00137EC8">
              <w:rPr>
                <w:rFonts w:ascii="Corbel" w:hAnsi="Corbel"/>
                <w:b w:val="0"/>
                <w:smallCaps w:val="0"/>
                <w:szCs w:val="24"/>
              </w:rPr>
              <w:t>działań proekologicznych</w:t>
            </w:r>
            <w:r w:rsidR="001732DF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85747A" w:rsidRPr="009C54AE" w:rsidRDefault="00C40504" w:rsidP="000C1D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01A7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7A264C">
              <w:rPr>
                <w:rFonts w:ascii="Corbel" w:hAnsi="Corbel"/>
                <w:b w:val="0"/>
                <w:smallCaps w:val="0"/>
                <w:szCs w:val="24"/>
              </w:rPr>
              <w:t>Wo</w:t>
            </w:r>
            <w:r w:rsidR="000C1DB6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D957E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57E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137EC8" w:rsidRDefault="00B63D7F" w:rsidP="00882D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ma wiedzę o roli </w:t>
            </w:r>
            <w:r w:rsidR="00B646B7" w:rsidRPr="00137EC8">
              <w:rPr>
                <w:rFonts w:ascii="Corbel" w:hAnsi="Corbel"/>
                <w:b w:val="0"/>
                <w:smallCaps w:val="0"/>
                <w:szCs w:val="24"/>
              </w:rPr>
              <w:t>człowieka</w:t>
            </w:r>
            <w:r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 w kształtowaniu rzeczywistości </w:t>
            </w:r>
            <w:r w:rsidR="00B646B7" w:rsidRPr="00137EC8">
              <w:rPr>
                <w:rFonts w:ascii="Corbel" w:hAnsi="Corbel"/>
                <w:b w:val="0"/>
                <w:smallCaps w:val="0"/>
                <w:szCs w:val="24"/>
              </w:rPr>
              <w:t>społeczno-politycznej</w:t>
            </w:r>
          </w:p>
        </w:tc>
        <w:tc>
          <w:tcPr>
            <w:tcW w:w="1873" w:type="dxa"/>
          </w:tcPr>
          <w:p w:rsidR="0085747A" w:rsidRPr="009C54AE" w:rsidRDefault="00C405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01A7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7A264C">
              <w:rPr>
                <w:rFonts w:ascii="Corbel" w:hAnsi="Corbel"/>
                <w:b w:val="0"/>
                <w:smallCaps w:val="0"/>
                <w:szCs w:val="24"/>
              </w:rPr>
              <w:t>W07</w:t>
            </w:r>
          </w:p>
        </w:tc>
      </w:tr>
      <w:tr w:rsidR="00696669" w:rsidRPr="009C54AE" w:rsidTr="005E6E85">
        <w:tc>
          <w:tcPr>
            <w:tcW w:w="1701" w:type="dxa"/>
          </w:tcPr>
          <w:p w:rsidR="00696669" w:rsidRPr="00D957E8" w:rsidRDefault="00DE4991" w:rsidP="00D957E8">
            <w:pPr>
              <w:rPr>
                <w:rFonts w:ascii="Corbel" w:hAnsi="Corbel"/>
                <w:sz w:val="24"/>
                <w:szCs w:val="24"/>
              </w:rPr>
            </w:pPr>
            <w:r w:rsidRPr="00D957E8">
              <w:rPr>
                <w:rFonts w:ascii="Corbel" w:hAnsi="Corbel"/>
                <w:sz w:val="24"/>
                <w:szCs w:val="24"/>
              </w:rPr>
              <w:t>EK_</w:t>
            </w:r>
            <w:r w:rsidRPr="002023D0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696669" w:rsidRPr="00137EC8" w:rsidRDefault="00D52BF5" w:rsidP="003809A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37EC8">
              <w:rPr>
                <w:rFonts w:ascii="Corbel" w:hAnsi="Corbel"/>
                <w:color w:val="000000"/>
                <w:sz w:val="24"/>
                <w:szCs w:val="24"/>
              </w:rPr>
              <w:t>potrafi stosować odpowiedni system norm prawnych i</w:t>
            </w:r>
            <w:r w:rsidR="00D24223">
              <w:rPr>
                <w:rFonts w:ascii="Corbel" w:hAnsi="Corbel"/>
                <w:color w:val="000000"/>
                <w:sz w:val="24"/>
                <w:szCs w:val="24"/>
              </w:rPr>
              <w:t> </w:t>
            </w:r>
            <w:r w:rsidRPr="00137EC8">
              <w:rPr>
                <w:rFonts w:ascii="Corbel" w:hAnsi="Corbel"/>
                <w:color w:val="000000"/>
                <w:sz w:val="24"/>
                <w:szCs w:val="24"/>
              </w:rPr>
              <w:t>etycznych w rozwiązywaniu problemów ekologicznych</w:t>
            </w:r>
          </w:p>
        </w:tc>
        <w:tc>
          <w:tcPr>
            <w:tcW w:w="1873" w:type="dxa"/>
          </w:tcPr>
          <w:p w:rsidR="00696669" w:rsidRDefault="00C40504" w:rsidP="00F440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52BF5">
              <w:rPr>
                <w:rFonts w:ascii="Corbel" w:hAnsi="Corbel"/>
                <w:b w:val="0"/>
                <w:smallCaps w:val="0"/>
                <w:szCs w:val="24"/>
              </w:rPr>
              <w:t>_U07</w:t>
            </w:r>
          </w:p>
        </w:tc>
      </w:tr>
      <w:tr w:rsidR="00DE4991" w:rsidRPr="009C54AE" w:rsidTr="005E6E85">
        <w:tc>
          <w:tcPr>
            <w:tcW w:w="1701" w:type="dxa"/>
          </w:tcPr>
          <w:p w:rsidR="00DE4991" w:rsidRPr="00D957E8" w:rsidRDefault="00DE4991" w:rsidP="00D957E8">
            <w:pPr>
              <w:rPr>
                <w:rFonts w:ascii="Corbel" w:hAnsi="Corbel"/>
                <w:sz w:val="24"/>
                <w:szCs w:val="24"/>
              </w:rPr>
            </w:pPr>
            <w:r w:rsidRPr="00D957E8">
              <w:rPr>
                <w:rFonts w:ascii="Corbel" w:hAnsi="Corbel"/>
                <w:sz w:val="24"/>
                <w:szCs w:val="24"/>
              </w:rPr>
              <w:t>EK_</w:t>
            </w:r>
            <w:r w:rsidRPr="002023D0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E4991" w:rsidRPr="00137EC8" w:rsidRDefault="00DE4991" w:rsidP="00EC061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37EC8">
              <w:rPr>
                <w:rFonts w:ascii="Corbel" w:hAnsi="Corbel"/>
                <w:color w:val="000000"/>
                <w:sz w:val="24"/>
                <w:szCs w:val="24"/>
              </w:rPr>
              <w:t xml:space="preserve">potrafi identyfikować przyczyny i skutki działań generujące problemy ekologiczne oraz oceniać relacje między organizacjami i instytucjami politycznymi w zakresie rozwiązywania problemów ekologicznych </w:t>
            </w:r>
          </w:p>
        </w:tc>
        <w:tc>
          <w:tcPr>
            <w:tcW w:w="1873" w:type="dxa"/>
          </w:tcPr>
          <w:p w:rsidR="00DE4991" w:rsidRDefault="00DE4991" w:rsidP="00EC06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K_U09 </w:t>
            </w:r>
          </w:p>
        </w:tc>
      </w:tr>
      <w:tr w:rsidR="00DE4991" w:rsidRPr="009C54AE" w:rsidTr="00AC5D1F">
        <w:trPr>
          <w:trHeight w:val="407"/>
        </w:trPr>
        <w:tc>
          <w:tcPr>
            <w:tcW w:w="1701" w:type="dxa"/>
          </w:tcPr>
          <w:p w:rsidR="00DE4991" w:rsidRPr="00D957E8" w:rsidRDefault="00DE4991" w:rsidP="00AC5D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957E8">
              <w:rPr>
                <w:rFonts w:ascii="Corbel" w:hAnsi="Corbel"/>
                <w:sz w:val="24"/>
                <w:szCs w:val="24"/>
              </w:rPr>
              <w:t>EK_</w:t>
            </w:r>
            <w:r w:rsidRPr="002023D0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E4991" w:rsidRPr="00137EC8" w:rsidRDefault="00DE4991" w:rsidP="00AC5D1F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37EC8">
              <w:rPr>
                <w:rFonts w:ascii="Corbel" w:hAnsi="Corbel"/>
                <w:color w:val="000000"/>
                <w:sz w:val="24"/>
                <w:szCs w:val="24"/>
              </w:rPr>
              <w:t>potrafi współdziałać w grupie oraz kierować pracą zespołu</w:t>
            </w:r>
            <w:r w:rsidR="00AA52B4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AA52B4" w:rsidRPr="00AA52B4">
              <w:rPr>
                <w:rFonts w:ascii="Corbel" w:hAnsi="Corbel"/>
                <w:color w:val="000000"/>
                <w:sz w:val="24"/>
                <w:szCs w:val="24"/>
              </w:rPr>
              <w:t>na rzecz dobra wspólnego</w:t>
            </w:r>
          </w:p>
        </w:tc>
        <w:tc>
          <w:tcPr>
            <w:tcW w:w="1873" w:type="dxa"/>
          </w:tcPr>
          <w:p w:rsidR="00DE4991" w:rsidRDefault="00DE4991" w:rsidP="00AC5D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E4991" w:rsidRPr="009C54AE" w:rsidTr="005E6E85">
        <w:tc>
          <w:tcPr>
            <w:tcW w:w="1701" w:type="dxa"/>
          </w:tcPr>
          <w:p w:rsidR="00DE4991" w:rsidRPr="002023D0" w:rsidRDefault="00DE4991" w:rsidP="006C20A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957E8">
              <w:rPr>
                <w:rFonts w:ascii="Corbel" w:hAnsi="Corbel"/>
                <w:sz w:val="24"/>
                <w:szCs w:val="24"/>
              </w:rPr>
              <w:t>EK_</w:t>
            </w:r>
            <w:r w:rsidRPr="002023D0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E4991" w:rsidRPr="00137EC8" w:rsidRDefault="00DE4991" w:rsidP="006C20A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37EC8"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E625FC">
              <w:rPr>
                <w:rFonts w:ascii="Corbel" w:hAnsi="Corbel"/>
                <w:color w:val="000000"/>
                <w:sz w:val="24"/>
                <w:szCs w:val="24"/>
              </w:rPr>
              <w:t>aktywnego uczestnictwa w</w:t>
            </w:r>
            <w:r w:rsidR="00E625FC" w:rsidRPr="00E625FC">
              <w:rPr>
                <w:rFonts w:ascii="Corbel" w:hAnsi="Corbel"/>
                <w:color w:val="000000"/>
                <w:sz w:val="24"/>
                <w:szCs w:val="24"/>
              </w:rPr>
              <w:t xml:space="preserve"> życiu społeczno-politycznym w zakresie działalności proekologicznej</w:t>
            </w:r>
          </w:p>
        </w:tc>
        <w:tc>
          <w:tcPr>
            <w:tcW w:w="1873" w:type="dxa"/>
          </w:tcPr>
          <w:p w:rsidR="00DE4991" w:rsidRDefault="00DE4991" w:rsidP="006C2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K_Ko2</w:t>
            </w:r>
          </w:p>
        </w:tc>
      </w:tr>
      <w:tr w:rsidR="00DE4991" w:rsidRPr="009C54AE" w:rsidTr="005E6E85">
        <w:tc>
          <w:tcPr>
            <w:tcW w:w="1701" w:type="dxa"/>
          </w:tcPr>
          <w:p w:rsidR="00DE4991" w:rsidRPr="00D957E8" w:rsidRDefault="00DE4991" w:rsidP="00D957E8">
            <w:pPr>
              <w:rPr>
                <w:rFonts w:ascii="Corbel" w:hAnsi="Corbel"/>
                <w:sz w:val="24"/>
                <w:szCs w:val="24"/>
              </w:rPr>
            </w:pPr>
            <w:r w:rsidRPr="00D957E8">
              <w:rPr>
                <w:rFonts w:ascii="Corbel" w:hAnsi="Corbel"/>
                <w:sz w:val="24"/>
                <w:szCs w:val="24"/>
              </w:rPr>
              <w:t>EK_</w:t>
            </w:r>
            <w:r w:rsidRPr="002023D0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DE4991" w:rsidRPr="00137EC8" w:rsidRDefault="00DE4991" w:rsidP="00347A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7EC8">
              <w:rPr>
                <w:rFonts w:ascii="Corbel" w:hAnsi="Corbel"/>
                <w:sz w:val="24"/>
                <w:szCs w:val="24"/>
              </w:rPr>
              <w:t>charakteryzuje się krytyczną i otwartą postawą wobec kształtowania rzeczywistości społeczno-politycznej</w:t>
            </w:r>
          </w:p>
        </w:tc>
        <w:tc>
          <w:tcPr>
            <w:tcW w:w="1873" w:type="dxa"/>
          </w:tcPr>
          <w:p w:rsidR="00DE4991" w:rsidRDefault="00DE4991" w:rsidP="00B346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K_Ko5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F74A07" w:rsidRDefault="00BF3C67" w:rsidP="00F74A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0721D7" w:rsidRPr="009C54AE" w:rsidRDefault="00604621" w:rsidP="00F00B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Kooperatyzm jako idea społeczeństwa zaangażowanego w życie społeczne, ekonomiczne i</w:t>
            </w:r>
            <w:r w:rsidR="00F00B10">
              <w:rPr>
                <w:rFonts w:ascii="Corbel" w:hAnsi="Corbel"/>
                <w:sz w:val="24"/>
                <w:szCs w:val="24"/>
              </w:rPr>
              <w:t> </w:t>
            </w:r>
            <w:r>
              <w:rPr>
                <w:rFonts w:ascii="Corbel" w:hAnsi="Corbel"/>
                <w:sz w:val="24"/>
                <w:szCs w:val="24"/>
              </w:rPr>
              <w:t>polityczne</w:t>
            </w:r>
          </w:p>
        </w:tc>
      </w:tr>
      <w:tr w:rsidR="00AC7B85" w:rsidRPr="009C54AE" w:rsidTr="00923D7D">
        <w:tc>
          <w:tcPr>
            <w:tcW w:w="9639" w:type="dxa"/>
          </w:tcPr>
          <w:p w:rsidR="00AC7B85" w:rsidRDefault="00CA115D" w:rsidP="002711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Współpraca, odpowiedzialność, dobro wspólne jako zasada działalności kooperatyw</w:t>
            </w:r>
          </w:p>
        </w:tc>
      </w:tr>
      <w:tr w:rsidR="00691AED" w:rsidRPr="009C54AE" w:rsidTr="00923D7D">
        <w:tc>
          <w:tcPr>
            <w:tcW w:w="9639" w:type="dxa"/>
          </w:tcPr>
          <w:p w:rsidR="00691AED" w:rsidRDefault="003C22B6" w:rsidP="00F00B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Kooperacja </w:t>
            </w:r>
            <w:r w:rsidR="005A6326">
              <w:rPr>
                <w:rFonts w:ascii="Corbel" w:hAnsi="Corbel"/>
                <w:sz w:val="24"/>
                <w:szCs w:val="24"/>
              </w:rPr>
              <w:t xml:space="preserve">proekologiczna </w:t>
            </w:r>
            <w:r>
              <w:rPr>
                <w:rFonts w:ascii="Corbel" w:hAnsi="Corbel"/>
                <w:sz w:val="24"/>
                <w:szCs w:val="24"/>
              </w:rPr>
              <w:t>na poziomie lokalnym, regionalnym</w:t>
            </w:r>
            <w:r w:rsidR="00A0756C">
              <w:rPr>
                <w:rFonts w:ascii="Corbel" w:hAnsi="Corbel"/>
                <w:sz w:val="24"/>
                <w:szCs w:val="24"/>
              </w:rPr>
              <w:t xml:space="preserve">, </w:t>
            </w:r>
            <w:r w:rsidR="005A6326">
              <w:rPr>
                <w:rFonts w:ascii="Corbel" w:hAnsi="Corbel"/>
                <w:sz w:val="24"/>
                <w:szCs w:val="24"/>
              </w:rPr>
              <w:t>krajowym i</w:t>
            </w:r>
            <w:r w:rsidR="00F00B10">
              <w:rPr>
                <w:rFonts w:ascii="Corbel" w:hAnsi="Corbel"/>
                <w:sz w:val="24"/>
                <w:szCs w:val="24"/>
              </w:rPr>
              <w:t> </w:t>
            </w:r>
            <w:r w:rsidR="005A6326">
              <w:rPr>
                <w:rFonts w:ascii="Corbel" w:hAnsi="Corbel"/>
                <w:sz w:val="24"/>
                <w:szCs w:val="24"/>
              </w:rPr>
              <w:t>międzynarodowym</w:t>
            </w:r>
          </w:p>
        </w:tc>
      </w:tr>
      <w:tr w:rsidR="001746B6" w:rsidRPr="009C54AE" w:rsidTr="00923D7D">
        <w:tc>
          <w:tcPr>
            <w:tcW w:w="9639" w:type="dxa"/>
          </w:tcPr>
          <w:p w:rsidR="001746B6" w:rsidRDefault="001746B6" w:rsidP="00A724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Odpowiedzialna gospodarka odpadami </w:t>
            </w:r>
          </w:p>
        </w:tc>
      </w:tr>
      <w:tr w:rsidR="001746B6" w:rsidRPr="009C54AE" w:rsidTr="00923D7D">
        <w:tc>
          <w:tcPr>
            <w:tcW w:w="9639" w:type="dxa"/>
          </w:tcPr>
          <w:p w:rsidR="001746B6" w:rsidRDefault="001746B6" w:rsidP="00A724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Odpowiedzialna konsumpcja</w:t>
            </w:r>
          </w:p>
        </w:tc>
      </w:tr>
      <w:tr w:rsidR="001746B6" w:rsidRPr="009C54AE" w:rsidTr="00923D7D">
        <w:tc>
          <w:tcPr>
            <w:tcW w:w="9639" w:type="dxa"/>
          </w:tcPr>
          <w:p w:rsidR="001746B6" w:rsidRDefault="001746B6" w:rsidP="008F57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Odpowiedzialna produkcja</w:t>
            </w:r>
          </w:p>
        </w:tc>
      </w:tr>
      <w:tr w:rsidR="001746B6" w:rsidRPr="009C54AE" w:rsidTr="00923D7D">
        <w:tc>
          <w:tcPr>
            <w:tcW w:w="9639" w:type="dxa"/>
          </w:tcPr>
          <w:p w:rsidR="001746B6" w:rsidRDefault="00796B0C" w:rsidP="005A6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Odpowiedzialna </w:t>
            </w:r>
            <w:r w:rsidR="005A6E4E">
              <w:rPr>
                <w:rFonts w:ascii="Corbel" w:hAnsi="Corbel"/>
                <w:sz w:val="24"/>
                <w:szCs w:val="24"/>
              </w:rPr>
              <w:t xml:space="preserve">polityka </w:t>
            </w:r>
            <w:r w:rsidR="00565CF8">
              <w:rPr>
                <w:rFonts w:ascii="Corbel" w:hAnsi="Corbel"/>
                <w:sz w:val="24"/>
                <w:szCs w:val="24"/>
              </w:rPr>
              <w:t>planowani</w:t>
            </w:r>
            <w:r w:rsidR="005A6E4E">
              <w:rPr>
                <w:rFonts w:ascii="Corbel" w:hAnsi="Corbel"/>
                <w:sz w:val="24"/>
                <w:szCs w:val="24"/>
              </w:rPr>
              <w:t>a</w:t>
            </w:r>
            <w:r w:rsidR="00565CF8">
              <w:rPr>
                <w:rFonts w:ascii="Corbel" w:hAnsi="Corbel"/>
                <w:sz w:val="24"/>
                <w:szCs w:val="24"/>
              </w:rPr>
              <w:t xml:space="preserve"> </w:t>
            </w:r>
            <w:r w:rsidR="00CD3750">
              <w:rPr>
                <w:rFonts w:ascii="Corbel" w:hAnsi="Corbel"/>
                <w:sz w:val="24"/>
                <w:szCs w:val="24"/>
              </w:rPr>
              <w:t>przestrze</w:t>
            </w:r>
            <w:r w:rsidR="00565CF8">
              <w:rPr>
                <w:rFonts w:ascii="Corbel" w:hAnsi="Corbel"/>
                <w:sz w:val="24"/>
                <w:szCs w:val="24"/>
              </w:rPr>
              <w:t>nne</w:t>
            </w:r>
            <w:r w:rsidR="005A6E4E">
              <w:rPr>
                <w:rFonts w:ascii="Corbel" w:hAnsi="Corbel"/>
                <w:sz w:val="24"/>
                <w:szCs w:val="24"/>
              </w:rPr>
              <w:t>go</w:t>
            </w:r>
          </w:p>
        </w:tc>
      </w:tr>
      <w:tr w:rsidR="001746B6" w:rsidRPr="009C54AE" w:rsidTr="00923D7D">
        <w:tc>
          <w:tcPr>
            <w:tcW w:w="9639" w:type="dxa"/>
          </w:tcPr>
          <w:p w:rsidR="001746B6" w:rsidRDefault="001746B6" w:rsidP="005F3B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 kształtowania społeczeństwa odpowiedzialnego</w:t>
            </w:r>
          </w:p>
        </w:tc>
      </w:tr>
    </w:tbl>
    <w:p w:rsidR="004E136E" w:rsidRDefault="004E136E" w:rsidP="004E136E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CD28AF" w:rsidRPr="00CD28AF" w:rsidRDefault="00CD28AF" w:rsidP="00CD28A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D28AF">
        <w:rPr>
          <w:rFonts w:ascii="Corbel" w:hAnsi="Corbel"/>
          <w:b w:val="0"/>
          <w:smallCaps w:val="0"/>
          <w:szCs w:val="24"/>
        </w:rPr>
        <w:t>dyskusja, praca w grupach, projektowe rozwiązywanie problemów, warsztaty twórcze</w:t>
      </w:r>
    </w:p>
    <w:p w:rsidR="00CD28AF" w:rsidRPr="00CD28AF" w:rsidRDefault="00CD28AF" w:rsidP="00CD28A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CD28AF" w:rsidRDefault="00CD28A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45198" w:rsidRPr="009C54AE" w:rsidTr="00C05F44">
        <w:tc>
          <w:tcPr>
            <w:tcW w:w="1985" w:type="dxa"/>
          </w:tcPr>
          <w:p w:rsidR="00845198" w:rsidRPr="004A07D6" w:rsidRDefault="004A07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45198" w:rsidRPr="00845198" w:rsidRDefault="00FE2FD6" w:rsidP="00836DD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5198" w:rsidRPr="00845198" w:rsidRDefault="00190E96" w:rsidP="0083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845198" w:rsidRPr="009C54AE" w:rsidTr="00C05F44">
        <w:tc>
          <w:tcPr>
            <w:tcW w:w="1985" w:type="dxa"/>
          </w:tcPr>
          <w:p w:rsidR="00845198" w:rsidRPr="009C54AE" w:rsidRDefault="0084519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:rsidR="00845198" w:rsidRPr="00845198" w:rsidRDefault="00FE2FD6" w:rsidP="00836DD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5198" w:rsidRPr="00845198" w:rsidRDefault="00190E96" w:rsidP="0083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845198" w:rsidRPr="009C54AE" w:rsidTr="00C05F44">
        <w:tc>
          <w:tcPr>
            <w:tcW w:w="1985" w:type="dxa"/>
          </w:tcPr>
          <w:p w:rsidR="00845198" w:rsidRPr="009C54AE" w:rsidRDefault="00845198" w:rsidP="002023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845198" w:rsidRPr="00845198" w:rsidRDefault="00FE2FD6" w:rsidP="00836DD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5530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</w:p>
        </w:tc>
        <w:tc>
          <w:tcPr>
            <w:tcW w:w="2126" w:type="dxa"/>
          </w:tcPr>
          <w:p w:rsidR="00845198" w:rsidRPr="00845198" w:rsidRDefault="00190E96" w:rsidP="0083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845198" w:rsidRPr="009C54AE" w:rsidTr="00C05F44">
        <w:tc>
          <w:tcPr>
            <w:tcW w:w="1985" w:type="dxa"/>
          </w:tcPr>
          <w:p w:rsidR="00845198" w:rsidRPr="009C54AE" w:rsidRDefault="00845198" w:rsidP="002023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845198" w:rsidRPr="00845198" w:rsidRDefault="00845198" w:rsidP="00F24E8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5530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</w:p>
        </w:tc>
        <w:tc>
          <w:tcPr>
            <w:tcW w:w="2126" w:type="dxa"/>
          </w:tcPr>
          <w:p w:rsidR="00845198" w:rsidRPr="00845198" w:rsidRDefault="00190E96" w:rsidP="0083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845198" w:rsidRPr="009C54AE" w:rsidTr="00C05F44">
        <w:tc>
          <w:tcPr>
            <w:tcW w:w="1985" w:type="dxa"/>
          </w:tcPr>
          <w:p w:rsidR="00845198" w:rsidRPr="009C54AE" w:rsidRDefault="00845198" w:rsidP="002023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845198" w:rsidRPr="00845198" w:rsidRDefault="00845198" w:rsidP="000F5DE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5530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</w:p>
        </w:tc>
        <w:tc>
          <w:tcPr>
            <w:tcW w:w="2126" w:type="dxa"/>
          </w:tcPr>
          <w:p w:rsidR="00845198" w:rsidRPr="00845198" w:rsidRDefault="00190E96" w:rsidP="0083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845198" w:rsidRPr="009C54AE" w:rsidTr="00C05F44">
        <w:tc>
          <w:tcPr>
            <w:tcW w:w="1985" w:type="dxa"/>
          </w:tcPr>
          <w:p w:rsidR="00845198" w:rsidRPr="009C54AE" w:rsidRDefault="00845198" w:rsidP="002023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845198" w:rsidRPr="00845198" w:rsidRDefault="00845198" w:rsidP="00836DD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5530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</w:p>
        </w:tc>
        <w:tc>
          <w:tcPr>
            <w:tcW w:w="2126" w:type="dxa"/>
          </w:tcPr>
          <w:p w:rsidR="00845198" w:rsidRPr="00845198" w:rsidRDefault="00190E96" w:rsidP="0083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4A07D6" w:rsidRPr="009C54AE" w:rsidTr="00C05F44">
        <w:tc>
          <w:tcPr>
            <w:tcW w:w="1985" w:type="dxa"/>
          </w:tcPr>
          <w:p w:rsidR="004A07D6" w:rsidRPr="009C54AE" w:rsidRDefault="004A07D6" w:rsidP="00D241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:rsidR="004A07D6" w:rsidRPr="00845198" w:rsidRDefault="004A07D6" w:rsidP="00D2413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</w:t>
            </w:r>
            <w:r w:rsidR="000D37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</w:p>
        </w:tc>
        <w:tc>
          <w:tcPr>
            <w:tcW w:w="2126" w:type="dxa"/>
          </w:tcPr>
          <w:p w:rsidR="004A07D6" w:rsidRPr="00845198" w:rsidRDefault="004A07D6" w:rsidP="00D241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4B169E" w:rsidP="008473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69E">
              <w:rPr>
                <w:rFonts w:ascii="Corbel" w:hAnsi="Corbel"/>
                <w:b w:val="0"/>
                <w:smallCaps w:val="0"/>
                <w:szCs w:val="24"/>
              </w:rPr>
              <w:t>aktywny udział w zajęciach</w:t>
            </w:r>
            <w:r w:rsidR="0084736A">
              <w:rPr>
                <w:rFonts w:ascii="Corbel" w:hAnsi="Corbel"/>
                <w:b w:val="0"/>
                <w:smallCaps w:val="0"/>
                <w:szCs w:val="24"/>
              </w:rPr>
              <w:t>, ocena projektu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4B169E" w:rsidP="00D73C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73C3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A938E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A938E9" w:rsidP="00595B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90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B16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B16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C7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C7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DC35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E109A" w:rsidRPr="00DC3569" w:rsidRDefault="00164C5F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4C5F">
              <w:rPr>
                <w:rFonts w:ascii="Corbel" w:hAnsi="Corbel"/>
                <w:b w:val="0"/>
                <w:smallCaps w:val="0"/>
                <w:szCs w:val="24"/>
              </w:rPr>
              <w:t xml:space="preserve">Burchard-Dziubińska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M., </w:t>
            </w:r>
            <w:proofErr w:type="spellStart"/>
            <w:r w:rsidRPr="00164C5F">
              <w:rPr>
                <w:rFonts w:ascii="Corbel" w:hAnsi="Corbel"/>
                <w:b w:val="0"/>
                <w:smallCaps w:val="0"/>
                <w:szCs w:val="24"/>
              </w:rPr>
              <w:t>Rzeńca</w:t>
            </w:r>
            <w:proofErr w:type="spellEnd"/>
            <w:r w:rsidRPr="00164C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164C5F">
              <w:rPr>
                <w:rFonts w:ascii="Corbel" w:hAnsi="Corbel"/>
                <w:b w:val="0"/>
                <w:smallCaps w:val="0"/>
                <w:szCs w:val="24"/>
              </w:rPr>
              <w:t>. Drzazga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r w:rsidRPr="00164C5F">
              <w:rPr>
                <w:rFonts w:ascii="Corbel" w:hAnsi="Corbel"/>
                <w:b w:val="0"/>
                <w:i/>
                <w:smallCaps w:val="0"/>
                <w:szCs w:val="24"/>
              </w:rPr>
              <w:t>Zrównoważony rozwój – naturalny wybór</w:t>
            </w:r>
            <w:r w:rsidRPr="00164C5F">
              <w:rPr>
                <w:rFonts w:ascii="Corbel" w:hAnsi="Corbel"/>
                <w:b w:val="0"/>
                <w:smallCaps w:val="0"/>
                <w:szCs w:val="24"/>
              </w:rPr>
              <w:t>, Wyd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164C5F">
              <w:rPr>
                <w:rFonts w:ascii="Corbel" w:hAnsi="Corbel"/>
                <w:b w:val="0"/>
                <w:smallCaps w:val="0"/>
                <w:szCs w:val="24"/>
              </w:rPr>
              <w:t xml:space="preserve"> Uniwersytetu Łódzkiego, Łódź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2014.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DC35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27FF7" w:rsidRPr="006C6308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Biejat</w:t>
            </w:r>
            <w:proofErr w:type="spellEnd"/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Zarządzanie oraz ochrona zieleni w polskich miastach</w:t>
            </w:r>
            <w:r w:rsidR="006C63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6C6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Fundacja Sendzimira, Warszawa 2017.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Brodowicz</w:t>
            </w:r>
            <w:proofErr w:type="spellEnd"/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 D.P., Michalska M., Kalinowski M., </w:t>
            </w:r>
            <w:r w:rsidRPr="006F0C81">
              <w:rPr>
                <w:rFonts w:ascii="Corbel" w:hAnsi="Corbel"/>
                <w:b w:val="0"/>
                <w:i/>
                <w:smallCaps w:val="0"/>
                <w:szCs w:val="24"/>
              </w:rPr>
              <w:t>Zrównoważony rozwój. Wybrane zagadnienia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Texter</w:t>
            </w:r>
            <w:proofErr w:type="spellEnd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2017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Cwynar K.M., </w:t>
            </w:r>
            <w:r w:rsidRPr="00DC356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Kooperatyzm jako idea doskonalenia społeczeństwa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, „ΣΟΦΙΑ. Pismo Filozofów Krajów Słowiańskich” 2017, vol. 17, s. 79-97</w:t>
            </w:r>
            <w:r w:rsidR="003828F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Cwynar K.M., </w:t>
            </w:r>
            <w:r w:rsidRPr="003C1C7C">
              <w:rPr>
                <w:rFonts w:ascii="Corbel" w:hAnsi="Corbel"/>
                <w:b w:val="0"/>
                <w:i/>
                <w:smallCaps w:val="0"/>
                <w:szCs w:val="24"/>
              </w:rPr>
              <w:t>Kooperatyzm jako idea demokracji uczestniczącej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, „ΣΟΦΙΑ. Pismo Filozofów Krajów Słowiańskich” 2012, nr 12, s. 95–110.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Drzazga D.,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Interaktywny model proekologicznego zarządzania zintegrowaną gospodarką energetyczną i przestrzenną w rozwoju miast, </w:t>
            </w:r>
            <w:r w:rsidRPr="006C6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UŁ, Łódź 2008.</w:t>
            </w:r>
          </w:p>
          <w:p w:rsidR="00727FF7" w:rsidRPr="006C6308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Graham W.</w:t>
            </w:r>
            <w:r w:rsidR="008E69B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Miasta wyśnione. Siedem wizji urbanistycznych, które kształtują nasz świat, </w:t>
            </w:r>
            <w:proofErr w:type="spellStart"/>
            <w:r w:rsidRPr="006C6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Karakter</w:t>
            </w:r>
            <w:proofErr w:type="spellEnd"/>
            <w:r w:rsidRPr="006C6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2016.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Guziejewska</w:t>
            </w:r>
            <w:proofErr w:type="spellEnd"/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B.(red.),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030F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Zrównoważony rozwój miast. Polityka i finanse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6C6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UŁ, Łódź 2016.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Klementewicz</w:t>
            </w:r>
            <w:proofErr w:type="spellEnd"/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Stawka większa niż rynek. U źródeł stagnacji kapitalizmu bez granic</w:t>
            </w:r>
            <w:r w:rsidR="00BF293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BF29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Instytut Wydawniczy Książka i Prasa, Warszawa 2015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Kronenberg J., Bergier T (red.).,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Wyzwania zrównoważonego rozwoju w</w:t>
            </w:r>
            <w:r w:rsidR="00BF293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 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Polsce, </w:t>
            </w:r>
            <w:r w:rsidRPr="00DC35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Fundacja Sendzimira, Kraków 2010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>Pieńkowski D., Murawska A., Zaremba-</w:t>
            </w: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Warnke</w:t>
            </w:r>
            <w:proofErr w:type="spellEnd"/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 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11F3">
              <w:rPr>
                <w:rFonts w:ascii="Corbel" w:hAnsi="Corbel"/>
                <w:b w:val="0"/>
                <w:i/>
                <w:smallCaps w:val="0"/>
                <w:szCs w:val="24"/>
              </w:rPr>
              <w:t>Zrównoważona konsumpcja. Wyzwanie dla społeczeństwa w dobie globalizacji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Texter</w:t>
            </w:r>
            <w:proofErr w:type="spellEnd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2018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>Rogalska-</w:t>
            </w: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Marasińska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311F3">
              <w:rPr>
                <w:rFonts w:ascii="Corbel" w:hAnsi="Corbel"/>
                <w:b w:val="0"/>
                <w:i/>
                <w:smallCaps w:val="0"/>
                <w:szCs w:val="24"/>
              </w:rPr>
              <w:t>Edukacja międzykulturowa na rzecz zrównoważonego rozwoju: edukacja, teorie kształcenia i wychowania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, Wyd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 UŁ, Łódź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2017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Stern N.,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Globalny ład. Zmiany klimatu a powstanie nowej epoki postępu i</w:t>
            </w:r>
            <w:r w:rsidR="0013468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 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dostatku, </w:t>
            </w:r>
            <w:r w:rsidRPr="00DC35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Krytyki Politycznej, Warszawa 2010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Tybruski</w:t>
            </w:r>
            <w:proofErr w:type="spellEnd"/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 W. (red.), </w:t>
            </w:r>
            <w:r w:rsidRPr="003C1C7C">
              <w:rPr>
                <w:rFonts w:ascii="Corbel" w:hAnsi="Corbel"/>
                <w:b w:val="0"/>
                <w:i/>
                <w:smallCaps w:val="0"/>
                <w:szCs w:val="24"/>
              </w:rPr>
              <w:t>Zasady kształtowania postaw sprzyjających wdrażaniu zrównoważonego rozwoju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, Wydawnictwo Naukowe Uniwersytetu 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Mikołaja Kopernika, Toruń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2011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828F0" w:rsidRPr="00DC3569" w:rsidRDefault="00727FF7" w:rsidP="00E2542E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>Wróbel M., K</w:t>
            </w:r>
            <w:r w:rsidRPr="003C1C7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onsumpcja odpowiedzialna </w:t>
            </w:r>
            <w:r w:rsidR="00134683">
              <w:rPr>
                <w:rFonts w:ascii="Corbel" w:hAnsi="Corbel"/>
                <w:b w:val="0"/>
                <w:i/>
                <w:smallCaps w:val="0"/>
                <w:szCs w:val="24"/>
              </w:rPr>
              <w:t>–</w:t>
            </w:r>
            <w:r w:rsidRPr="003C1C7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wyzwanie dla zarządzania rozwojem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proofErr w:type="spellEnd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126E" w:rsidRDefault="001C126E" w:rsidP="00C16ABF">
      <w:pPr>
        <w:spacing w:after="0" w:line="240" w:lineRule="auto"/>
      </w:pPr>
      <w:r>
        <w:separator/>
      </w:r>
    </w:p>
  </w:endnote>
  <w:endnote w:type="continuationSeparator" w:id="0">
    <w:p w:rsidR="001C126E" w:rsidRDefault="001C12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126E" w:rsidRDefault="001C126E" w:rsidP="00C16ABF">
      <w:pPr>
        <w:spacing w:after="0" w:line="240" w:lineRule="auto"/>
      </w:pPr>
      <w:r>
        <w:separator/>
      </w:r>
    </w:p>
  </w:footnote>
  <w:footnote w:type="continuationSeparator" w:id="0">
    <w:p w:rsidR="001C126E" w:rsidRDefault="001C126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D80183"/>
    <w:multiLevelType w:val="hybridMultilevel"/>
    <w:tmpl w:val="7398F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4DF8"/>
    <w:rsid w:val="000077B4"/>
    <w:rsid w:val="00015B8F"/>
    <w:rsid w:val="00020DCD"/>
    <w:rsid w:val="000224C1"/>
    <w:rsid w:val="00022ECE"/>
    <w:rsid w:val="00023E37"/>
    <w:rsid w:val="00030F4F"/>
    <w:rsid w:val="00042A51"/>
    <w:rsid w:val="00042D2E"/>
    <w:rsid w:val="00044C82"/>
    <w:rsid w:val="000456B0"/>
    <w:rsid w:val="00045CE4"/>
    <w:rsid w:val="000671E0"/>
    <w:rsid w:val="00070ED6"/>
    <w:rsid w:val="000721D7"/>
    <w:rsid w:val="00073143"/>
    <w:rsid w:val="000742DC"/>
    <w:rsid w:val="000776BF"/>
    <w:rsid w:val="00084C12"/>
    <w:rsid w:val="00085C68"/>
    <w:rsid w:val="00087C6E"/>
    <w:rsid w:val="00091BB5"/>
    <w:rsid w:val="0009462C"/>
    <w:rsid w:val="00094B12"/>
    <w:rsid w:val="00096C46"/>
    <w:rsid w:val="000A296F"/>
    <w:rsid w:val="000A2A28"/>
    <w:rsid w:val="000A3CDF"/>
    <w:rsid w:val="000A4CB9"/>
    <w:rsid w:val="000A7B65"/>
    <w:rsid w:val="000B192D"/>
    <w:rsid w:val="000B28EE"/>
    <w:rsid w:val="000B3E37"/>
    <w:rsid w:val="000C0CD6"/>
    <w:rsid w:val="000C1DB6"/>
    <w:rsid w:val="000C34B4"/>
    <w:rsid w:val="000D04B0"/>
    <w:rsid w:val="000D378F"/>
    <w:rsid w:val="000E3188"/>
    <w:rsid w:val="000E5415"/>
    <w:rsid w:val="000E6366"/>
    <w:rsid w:val="000F1C57"/>
    <w:rsid w:val="000F5615"/>
    <w:rsid w:val="000F5BA1"/>
    <w:rsid w:val="000F5DE9"/>
    <w:rsid w:val="000F65F5"/>
    <w:rsid w:val="00100BD7"/>
    <w:rsid w:val="00103D27"/>
    <w:rsid w:val="00113007"/>
    <w:rsid w:val="00115A2E"/>
    <w:rsid w:val="0011699F"/>
    <w:rsid w:val="001175F7"/>
    <w:rsid w:val="00124BFF"/>
    <w:rsid w:val="0012560E"/>
    <w:rsid w:val="00127108"/>
    <w:rsid w:val="00134683"/>
    <w:rsid w:val="00134B13"/>
    <w:rsid w:val="00137EC8"/>
    <w:rsid w:val="0014409B"/>
    <w:rsid w:val="00146BC0"/>
    <w:rsid w:val="00153C41"/>
    <w:rsid w:val="00154381"/>
    <w:rsid w:val="00156835"/>
    <w:rsid w:val="001602EE"/>
    <w:rsid w:val="00161078"/>
    <w:rsid w:val="001640A7"/>
    <w:rsid w:val="00164C5F"/>
    <w:rsid w:val="00164FA7"/>
    <w:rsid w:val="00165D11"/>
    <w:rsid w:val="0016614C"/>
    <w:rsid w:val="00166A03"/>
    <w:rsid w:val="001703C1"/>
    <w:rsid w:val="001718A7"/>
    <w:rsid w:val="001732DF"/>
    <w:rsid w:val="001737CF"/>
    <w:rsid w:val="001746B6"/>
    <w:rsid w:val="001755E7"/>
    <w:rsid w:val="00176083"/>
    <w:rsid w:val="00181173"/>
    <w:rsid w:val="00181EEB"/>
    <w:rsid w:val="001871E0"/>
    <w:rsid w:val="00190E96"/>
    <w:rsid w:val="00192F37"/>
    <w:rsid w:val="001955FA"/>
    <w:rsid w:val="001A4530"/>
    <w:rsid w:val="001A70D2"/>
    <w:rsid w:val="001C126E"/>
    <w:rsid w:val="001D5B12"/>
    <w:rsid w:val="001D657B"/>
    <w:rsid w:val="001D7B54"/>
    <w:rsid w:val="001E0209"/>
    <w:rsid w:val="001E6CB9"/>
    <w:rsid w:val="001F2CA2"/>
    <w:rsid w:val="001F2F64"/>
    <w:rsid w:val="002014C6"/>
    <w:rsid w:val="002023D0"/>
    <w:rsid w:val="00210471"/>
    <w:rsid w:val="00211ED6"/>
    <w:rsid w:val="002140A5"/>
    <w:rsid w:val="002144C0"/>
    <w:rsid w:val="00214F49"/>
    <w:rsid w:val="0022477D"/>
    <w:rsid w:val="002278A9"/>
    <w:rsid w:val="00230F4E"/>
    <w:rsid w:val="002336F9"/>
    <w:rsid w:val="00233EBD"/>
    <w:rsid w:val="0024028F"/>
    <w:rsid w:val="00244ABC"/>
    <w:rsid w:val="0026749A"/>
    <w:rsid w:val="002711B1"/>
    <w:rsid w:val="00277E88"/>
    <w:rsid w:val="00281FF2"/>
    <w:rsid w:val="002857DE"/>
    <w:rsid w:val="00291567"/>
    <w:rsid w:val="00293930"/>
    <w:rsid w:val="002A22BF"/>
    <w:rsid w:val="002A2389"/>
    <w:rsid w:val="002A3306"/>
    <w:rsid w:val="002A671D"/>
    <w:rsid w:val="002B4D55"/>
    <w:rsid w:val="002B5EA0"/>
    <w:rsid w:val="002B6119"/>
    <w:rsid w:val="002C1F06"/>
    <w:rsid w:val="002C3163"/>
    <w:rsid w:val="002D3375"/>
    <w:rsid w:val="002D46CF"/>
    <w:rsid w:val="002D73D4"/>
    <w:rsid w:val="002E0E26"/>
    <w:rsid w:val="002E320D"/>
    <w:rsid w:val="002F02A3"/>
    <w:rsid w:val="002F4ABE"/>
    <w:rsid w:val="002F4B1C"/>
    <w:rsid w:val="00300EE7"/>
    <w:rsid w:val="003018BA"/>
    <w:rsid w:val="0030395F"/>
    <w:rsid w:val="00305C92"/>
    <w:rsid w:val="003107BA"/>
    <w:rsid w:val="003139A7"/>
    <w:rsid w:val="00314E3A"/>
    <w:rsid w:val="003151C5"/>
    <w:rsid w:val="003324CE"/>
    <w:rsid w:val="00333380"/>
    <w:rsid w:val="00333CD0"/>
    <w:rsid w:val="003343CF"/>
    <w:rsid w:val="00340ADE"/>
    <w:rsid w:val="00346FE9"/>
    <w:rsid w:val="0034759A"/>
    <w:rsid w:val="00347A8E"/>
    <w:rsid w:val="003503F6"/>
    <w:rsid w:val="00352987"/>
    <w:rsid w:val="003530DD"/>
    <w:rsid w:val="00354B4B"/>
    <w:rsid w:val="00361DF7"/>
    <w:rsid w:val="00363F78"/>
    <w:rsid w:val="00367FA7"/>
    <w:rsid w:val="003730D1"/>
    <w:rsid w:val="0037601D"/>
    <w:rsid w:val="003809A2"/>
    <w:rsid w:val="003828F0"/>
    <w:rsid w:val="00391592"/>
    <w:rsid w:val="0039363D"/>
    <w:rsid w:val="003A0A5B"/>
    <w:rsid w:val="003A1176"/>
    <w:rsid w:val="003A49BA"/>
    <w:rsid w:val="003B69AD"/>
    <w:rsid w:val="003C0BAE"/>
    <w:rsid w:val="003C1C7C"/>
    <w:rsid w:val="003C22B6"/>
    <w:rsid w:val="003C2CE5"/>
    <w:rsid w:val="003C3A81"/>
    <w:rsid w:val="003C3BDB"/>
    <w:rsid w:val="003D06B2"/>
    <w:rsid w:val="003D18A9"/>
    <w:rsid w:val="003D2F34"/>
    <w:rsid w:val="003D5520"/>
    <w:rsid w:val="003D6CE2"/>
    <w:rsid w:val="003E1941"/>
    <w:rsid w:val="003E27B1"/>
    <w:rsid w:val="003E2FE6"/>
    <w:rsid w:val="003E49D5"/>
    <w:rsid w:val="003F205D"/>
    <w:rsid w:val="003F38C0"/>
    <w:rsid w:val="003F4D7C"/>
    <w:rsid w:val="00414E3C"/>
    <w:rsid w:val="0042244A"/>
    <w:rsid w:val="0042745A"/>
    <w:rsid w:val="00431D5C"/>
    <w:rsid w:val="004362C6"/>
    <w:rsid w:val="00437FA2"/>
    <w:rsid w:val="00445970"/>
    <w:rsid w:val="00461EFC"/>
    <w:rsid w:val="00462B54"/>
    <w:rsid w:val="00463DB3"/>
    <w:rsid w:val="004652C2"/>
    <w:rsid w:val="0046672F"/>
    <w:rsid w:val="00467074"/>
    <w:rsid w:val="004706D1"/>
    <w:rsid w:val="00471326"/>
    <w:rsid w:val="0047598D"/>
    <w:rsid w:val="00476241"/>
    <w:rsid w:val="004802C7"/>
    <w:rsid w:val="004840FD"/>
    <w:rsid w:val="00490F7D"/>
    <w:rsid w:val="00491678"/>
    <w:rsid w:val="004945C6"/>
    <w:rsid w:val="004968E2"/>
    <w:rsid w:val="004A07D6"/>
    <w:rsid w:val="004A3EEA"/>
    <w:rsid w:val="004A4D1F"/>
    <w:rsid w:val="004B169E"/>
    <w:rsid w:val="004B5950"/>
    <w:rsid w:val="004C270C"/>
    <w:rsid w:val="004C458E"/>
    <w:rsid w:val="004C4ED5"/>
    <w:rsid w:val="004D5282"/>
    <w:rsid w:val="004E136E"/>
    <w:rsid w:val="004E59F9"/>
    <w:rsid w:val="004F1551"/>
    <w:rsid w:val="004F55A3"/>
    <w:rsid w:val="0050496F"/>
    <w:rsid w:val="00513B6F"/>
    <w:rsid w:val="00517230"/>
    <w:rsid w:val="00517C63"/>
    <w:rsid w:val="005363C4"/>
    <w:rsid w:val="00536BDE"/>
    <w:rsid w:val="00542400"/>
    <w:rsid w:val="00543ACC"/>
    <w:rsid w:val="00547D63"/>
    <w:rsid w:val="0055112E"/>
    <w:rsid w:val="00551AF8"/>
    <w:rsid w:val="0055306D"/>
    <w:rsid w:val="00565CF8"/>
    <w:rsid w:val="0056696D"/>
    <w:rsid w:val="005832C3"/>
    <w:rsid w:val="005852A5"/>
    <w:rsid w:val="00593E53"/>
    <w:rsid w:val="0059484D"/>
    <w:rsid w:val="00595B48"/>
    <w:rsid w:val="005A0855"/>
    <w:rsid w:val="005A0C2B"/>
    <w:rsid w:val="005A3196"/>
    <w:rsid w:val="005A6326"/>
    <w:rsid w:val="005A6CC9"/>
    <w:rsid w:val="005A6E4E"/>
    <w:rsid w:val="005B5493"/>
    <w:rsid w:val="005C080F"/>
    <w:rsid w:val="005C55E5"/>
    <w:rsid w:val="005C5BA4"/>
    <w:rsid w:val="005C696A"/>
    <w:rsid w:val="005D7826"/>
    <w:rsid w:val="005E142D"/>
    <w:rsid w:val="005E6E85"/>
    <w:rsid w:val="005F17FA"/>
    <w:rsid w:val="005F31D2"/>
    <w:rsid w:val="00604621"/>
    <w:rsid w:val="00604BA4"/>
    <w:rsid w:val="0061029B"/>
    <w:rsid w:val="00617230"/>
    <w:rsid w:val="00621CE1"/>
    <w:rsid w:val="00627FC9"/>
    <w:rsid w:val="0063004B"/>
    <w:rsid w:val="00633773"/>
    <w:rsid w:val="00640A51"/>
    <w:rsid w:val="00647FA8"/>
    <w:rsid w:val="00650C5F"/>
    <w:rsid w:val="00654934"/>
    <w:rsid w:val="006608D8"/>
    <w:rsid w:val="006620D9"/>
    <w:rsid w:val="006712BE"/>
    <w:rsid w:val="00671958"/>
    <w:rsid w:val="0067199C"/>
    <w:rsid w:val="00675843"/>
    <w:rsid w:val="006801A8"/>
    <w:rsid w:val="00683B62"/>
    <w:rsid w:val="00684A93"/>
    <w:rsid w:val="00691AED"/>
    <w:rsid w:val="006949C7"/>
    <w:rsid w:val="00696477"/>
    <w:rsid w:val="00696669"/>
    <w:rsid w:val="006B3256"/>
    <w:rsid w:val="006B6047"/>
    <w:rsid w:val="006C20A2"/>
    <w:rsid w:val="006C6308"/>
    <w:rsid w:val="006D050F"/>
    <w:rsid w:val="006D42BB"/>
    <w:rsid w:val="006D6139"/>
    <w:rsid w:val="006E5D65"/>
    <w:rsid w:val="006F0C81"/>
    <w:rsid w:val="006F1282"/>
    <w:rsid w:val="006F1FBC"/>
    <w:rsid w:val="006F31E2"/>
    <w:rsid w:val="006F3598"/>
    <w:rsid w:val="00701A7F"/>
    <w:rsid w:val="007037C5"/>
    <w:rsid w:val="00706544"/>
    <w:rsid w:val="007072BA"/>
    <w:rsid w:val="007143AB"/>
    <w:rsid w:val="0071620A"/>
    <w:rsid w:val="00723122"/>
    <w:rsid w:val="00724677"/>
    <w:rsid w:val="00725459"/>
    <w:rsid w:val="00727FF7"/>
    <w:rsid w:val="007327BD"/>
    <w:rsid w:val="00734608"/>
    <w:rsid w:val="00745302"/>
    <w:rsid w:val="00745F4F"/>
    <w:rsid w:val="007461D6"/>
    <w:rsid w:val="00746EC8"/>
    <w:rsid w:val="00763BF1"/>
    <w:rsid w:val="00766FD4"/>
    <w:rsid w:val="00767668"/>
    <w:rsid w:val="00767DE9"/>
    <w:rsid w:val="00773453"/>
    <w:rsid w:val="0078168C"/>
    <w:rsid w:val="00787C2A"/>
    <w:rsid w:val="00790E27"/>
    <w:rsid w:val="0079264B"/>
    <w:rsid w:val="007936B2"/>
    <w:rsid w:val="007944AD"/>
    <w:rsid w:val="00796B0C"/>
    <w:rsid w:val="007A0897"/>
    <w:rsid w:val="007A264C"/>
    <w:rsid w:val="007A2D3B"/>
    <w:rsid w:val="007A4022"/>
    <w:rsid w:val="007A6E6E"/>
    <w:rsid w:val="007A74F0"/>
    <w:rsid w:val="007B55EA"/>
    <w:rsid w:val="007C3299"/>
    <w:rsid w:val="007C3BCC"/>
    <w:rsid w:val="007C4467"/>
    <w:rsid w:val="007C4546"/>
    <w:rsid w:val="007D1120"/>
    <w:rsid w:val="007D2AF5"/>
    <w:rsid w:val="007D6E56"/>
    <w:rsid w:val="007E520E"/>
    <w:rsid w:val="007F2065"/>
    <w:rsid w:val="007F4155"/>
    <w:rsid w:val="007F7161"/>
    <w:rsid w:val="00805070"/>
    <w:rsid w:val="00805B93"/>
    <w:rsid w:val="008061CE"/>
    <w:rsid w:val="0081554D"/>
    <w:rsid w:val="0081707E"/>
    <w:rsid w:val="00817C38"/>
    <w:rsid w:val="0082009A"/>
    <w:rsid w:val="0084096D"/>
    <w:rsid w:val="00841DB0"/>
    <w:rsid w:val="008449B3"/>
    <w:rsid w:val="00845198"/>
    <w:rsid w:val="0084736A"/>
    <w:rsid w:val="00851CA5"/>
    <w:rsid w:val="00853BF7"/>
    <w:rsid w:val="008552A2"/>
    <w:rsid w:val="0085747A"/>
    <w:rsid w:val="0086139D"/>
    <w:rsid w:val="00870988"/>
    <w:rsid w:val="00875998"/>
    <w:rsid w:val="008762D0"/>
    <w:rsid w:val="00882CE7"/>
    <w:rsid w:val="00882DAE"/>
    <w:rsid w:val="00884922"/>
    <w:rsid w:val="00885F64"/>
    <w:rsid w:val="008917F9"/>
    <w:rsid w:val="008A45F7"/>
    <w:rsid w:val="008A7FCD"/>
    <w:rsid w:val="008B4E46"/>
    <w:rsid w:val="008C0CC0"/>
    <w:rsid w:val="008C19A9"/>
    <w:rsid w:val="008C379D"/>
    <w:rsid w:val="008C5147"/>
    <w:rsid w:val="008C5359"/>
    <w:rsid w:val="008C5363"/>
    <w:rsid w:val="008C6D77"/>
    <w:rsid w:val="008C714C"/>
    <w:rsid w:val="008D1BFA"/>
    <w:rsid w:val="008D3DFB"/>
    <w:rsid w:val="008E64F4"/>
    <w:rsid w:val="008E69B3"/>
    <w:rsid w:val="008F12C9"/>
    <w:rsid w:val="008F571F"/>
    <w:rsid w:val="008F6E29"/>
    <w:rsid w:val="00916188"/>
    <w:rsid w:val="00923D7D"/>
    <w:rsid w:val="0092425A"/>
    <w:rsid w:val="009311F3"/>
    <w:rsid w:val="0093564A"/>
    <w:rsid w:val="00935D01"/>
    <w:rsid w:val="00941B9B"/>
    <w:rsid w:val="00943B66"/>
    <w:rsid w:val="009508DF"/>
    <w:rsid w:val="00950DAC"/>
    <w:rsid w:val="00954A07"/>
    <w:rsid w:val="009567FD"/>
    <w:rsid w:val="00956C64"/>
    <w:rsid w:val="00966AA8"/>
    <w:rsid w:val="009721D7"/>
    <w:rsid w:val="00984AA6"/>
    <w:rsid w:val="00997F14"/>
    <w:rsid w:val="009A78D9"/>
    <w:rsid w:val="009B6B50"/>
    <w:rsid w:val="009B736A"/>
    <w:rsid w:val="009C3E31"/>
    <w:rsid w:val="009C4440"/>
    <w:rsid w:val="009C54AE"/>
    <w:rsid w:val="009C788E"/>
    <w:rsid w:val="009C7C22"/>
    <w:rsid w:val="009D3F3B"/>
    <w:rsid w:val="009E0543"/>
    <w:rsid w:val="009E3B41"/>
    <w:rsid w:val="009F3C5C"/>
    <w:rsid w:val="009F4519"/>
    <w:rsid w:val="009F4610"/>
    <w:rsid w:val="00A00ECC"/>
    <w:rsid w:val="00A0494E"/>
    <w:rsid w:val="00A05D17"/>
    <w:rsid w:val="00A0756C"/>
    <w:rsid w:val="00A10961"/>
    <w:rsid w:val="00A146CA"/>
    <w:rsid w:val="00A155EE"/>
    <w:rsid w:val="00A17729"/>
    <w:rsid w:val="00A21F14"/>
    <w:rsid w:val="00A2245B"/>
    <w:rsid w:val="00A240F7"/>
    <w:rsid w:val="00A26F3D"/>
    <w:rsid w:val="00A30110"/>
    <w:rsid w:val="00A34827"/>
    <w:rsid w:val="00A36899"/>
    <w:rsid w:val="00A371F6"/>
    <w:rsid w:val="00A43472"/>
    <w:rsid w:val="00A43A01"/>
    <w:rsid w:val="00A43BF6"/>
    <w:rsid w:val="00A46176"/>
    <w:rsid w:val="00A53FA5"/>
    <w:rsid w:val="00A54817"/>
    <w:rsid w:val="00A601C8"/>
    <w:rsid w:val="00A60799"/>
    <w:rsid w:val="00A81FA0"/>
    <w:rsid w:val="00A84C85"/>
    <w:rsid w:val="00A938E9"/>
    <w:rsid w:val="00A97DE1"/>
    <w:rsid w:val="00AA1EAE"/>
    <w:rsid w:val="00AA52B4"/>
    <w:rsid w:val="00AA752A"/>
    <w:rsid w:val="00AB053C"/>
    <w:rsid w:val="00AC50C7"/>
    <w:rsid w:val="00AC5D1F"/>
    <w:rsid w:val="00AC7B85"/>
    <w:rsid w:val="00AD1146"/>
    <w:rsid w:val="00AD1F16"/>
    <w:rsid w:val="00AD27D3"/>
    <w:rsid w:val="00AD66D6"/>
    <w:rsid w:val="00AE1160"/>
    <w:rsid w:val="00AE203C"/>
    <w:rsid w:val="00AE2E74"/>
    <w:rsid w:val="00AE5365"/>
    <w:rsid w:val="00AE5FCB"/>
    <w:rsid w:val="00AF2C1E"/>
    <w:rsid w:val="00B00711"/>
    <w:rsid w:val="00B06142"/>
    <w:rsid w:val="00B135B1"/>
    <w:rsid w:val="00B3130B"/>
    <w:rsid w:val="00B32759"/>
    <w:rsid w:val="00B34672"/>
    <w:rsid w:val="00B40ADB"/>
    <w:rsid w:val="00B43B77"/>
    <w:rsid w:val="00B43E80"/>
    <w:rsid w:val="00B47A9A"/>
    <w:rsid w:val="00B50B43"/>
    <w:rsid w:val="00B526EF"/>
    <w:rsid w:val="00B607DB"/>
    <w:rsid w:val="00B63D7F"/>
    <w:rsid w:val="00B64292"/>
    <w:rsid w:val="00B646B7"/>
    <w:rsid w:val="00B66529"/>
    <w:rsid w:val="00B70EAE"/>
    <w:rsid w:val="00B75946"/>
    <w:rsid w:val="00B80180"/>
    <w:rsid w:val="00B8056E"/>
    <w:rsid w:val="00B819C8"/>
    <w:rsid w:val="00B82308"/>
    <w:rsid w:val="00B9053B"/>
    <w:rsid w:val="00B90885"/>
    <w:rsid w:val="00B91126"/>
    <w:rsid w:val="00B93887"/>
    <w:rsid w:val="00B94757"/>
    <w:rsid w:val="00B94A63"/>
    <w:rsid w:val="00BB520A"/>
    <w:rsid w:val="00BB6750"/>
    <w:rsid w:val="00BC3BEE"/>
    <w:rsid w:val="00BD3869"/>
    <w:rsid w:val="00BD66E9"/>
    <w:rsid w:val="00BD6DFC"/>
    <w:rsid w:val="00BD6FF4"/>
    <w:rsid w:val="00BF109A"/>
    <w:rsid w:val="00BF2937"/>
    <w:rsid w:val="00BF2C41"/>
    <w:rsid w:val="00BF3C67"/>
    <w:rsid w:val="00C058B4"/>
    <w:rsid w:val="00C05F44"/>
    <w:rsid w:val="00C10C5C"/>
    <w:rsid w:val="00C131B5"/>
    <w:rsid w:val="00C16ABF"/>
    <w:rsid w:val="00C170AE"/>
    <w:rsid w:val="00C26CB7"/>
    <w:rsid w:val="00C324C1"/>
    <w:rsid w:val="00C36992"/>
    <w:rsid w:val="00C40504"/>
    <w:rsid w:val="00C42C33"/>
    <w:rsid w:val="00C4709E"/>
    <w:rsid w:val="00C56036"/>
    <w:rsid w:val="00C61DC5"/>
    <w:rsid w:val="00C64844"/>
    <w:rsid w:val="00C662A1"/>
    <w:rsid w:val="00C677C8"/>
    <w:rsid w:val="00C67A6D"/>
    <w:rsid w:val="00C67E92"/>
    <w:rsid w:val="00C70A26"/>
    <w:rsid w:val="00C766DF"/>
    <w:rsid w:val="00C94B98"/>
    <w:rsid w:val="00CA115D"/>
    <w:rsid w:val="00CA2B96"/>
    <w:rsid w:val="00CA456B"/>
    <w:rsid w:val="00CA5089"/>
    <w:rsid w:val="00CB2840"/>
    <w:rsid w:val="00CD28AF"/>
    <w:rsid w:val="00CD3750"/>
    <w:rsid w:val="00CD6897"/>
    <w:rsid w:val="00CE5BAC"/>
    <w:rsid w:val="00CF124B"/>
    <w:rsid w:val="00CF25BE"/>
    <w:rsid w:val="00CF78ED"/>
    <w:rsid w:val="00D018AE"/>
    <w:rsid w:val="00D02B25"/>
    <w:rsid w:val="00D02EBA"/>
    <w:rsid w:val="00D04E34"/>
    <w:rsid w:val="00D1055F"/>
    <w:rsid w:val="00D12BF7"/>
    <w:rsid w:val="00D17C3C"/>
    <w:rsid w:val="00D24223"/>
    <w:rsid w:val="00D25A65"/>
    <w:rsid w:val="00D26B2C"/>
    <w:rsid w:val="00D31617"/>
    <w:rsid w:val="00D345F7"/>
    <w:rsid w:val="00D352C9"/>
    <w:rsid w:val="00D35B24"/>
    <w:rsid w:val="00D375EA"/>
    <w:rsid w:val="00D425B2"/>
    <w:rsid w:val="00D428D6"/>
    <w:rsid w:val="00D51FFB"/>
    <w:rsid w:val="00D52BF5"/>
    <w:rsid w:val="00D52CC7"/>
    <w:rsid w:val="00D552B2"/>
    <w:rsid w:val="00D608D1"/>
    <w:rsid w:val="00D65DBD"/>
    <w:rsid w:val="00D705F6"/>
    <w:rsid w:val="00D73C3E"/>
    <w:rsid w:val="00D74119"/>
    <w:rsid w:val="00D8075B"/>
    <w:rsid w:val="00D8477F"/>
    <w:rsid w:val="00D8678B"/>
    <w:rsid w:val="00D9193F"/>
    <w:rsid w:val="00D957E8"/>
    <w:rsid w:val="00DA2114"/>
    <w:rsid w:val="00DB0906"/>
    <w:rsid w:val="00DC3569"/>
    <w:rsid w:val="00DD1A3B"/>
    <w:rsid w:val="00DE09C0"/>
    <w:rsid w:val="00DE4991"/>
    <w:rsid w:val="00DE4A14"/>
    <w:rsid w:val="00DF01A0"/>
    <w:rsid w:val="00DF15E4"/>
    <w:rsid w:val="00DF1624"/>
    <w:rsid w:val="00DF320D"/>
    <w:rsid w:val="00DF71C8"/>
    <w:rsid w:val="00E03701"/>
    <w:rsid w:val="00E06E60"/>
    <w:rsid w:val="00E129B8"/>
    <w:rsid w:val="00E161AE"/>
    <w:rsid w:val="00E21E7D"/>
    <w:rsid w:val="00E22FBC"/>
    <w:rsid w:val="00E24BF5"/>
    <w:rsid w:val="00E25338"/>
    <w:rsid w:val="00E2542E"/>
    <w:rsid w:val="00E26F49"/>
    <w:rsid w:val="00E45332"/>
    <w:rsid w:val="00E51E44"/>
    <w:rsid w:val="00E52A9A"/>
    <w:rsid w:val="00E56067"/>
    <w:rsid w:val="00E625FC"/>
    <w:rsid w:val="00E63348"/>
    <w:rsid w:val="00E67A18"/>
    <w:rsid w:val="00E72016"/>
    <w:rsid w:val="00E742AA"/>
    <w:rsid w:val="00E77E88"/>
    <w:rsid w:val="00E8107D"/>
    <w:rsid w:val="00E863F2"/>
    <w:rsid w:val="00E87F41"/>
    <w:rsid w:val="00E960BB"/>
    <w:rsid w:val="00EA1ACC"/>
    <w:rsid w:val="00EA2074"/>
    <w:rsid w:val="00EA4832"/>
    <w:rsid w:val="00EA4E9D"/>
    <w:rsid w:val="00EA6A7B"/>
    <w:rsid w:val="00EA7580"/>
    <w:rsid w:val="00EB3117"/>
    <w:rsid w:val="00EB70D1"/>
    <w:rsid w:val="00EC4899"/>
    <w:rsid w:val="00ED03AB"/>
    <w:rsid w:val="00ED32D2"/>
    <w:rsid w:val="00EE32DE"/>
    <w:rsid w:val="00EE3479"/>
    <w:rsid w:val="00EE5457"/>
    <w:rsid w:val="00EE5D59"/>
    <w:rsid w:val="00F00B10"/>
    <w:rsid w:val="00F070AB"/>
    <w:rsid w:val="00F071A2"/>
    <w:rsid w:val="00F17567"/>
    <w:rsid w:val="00F24E87"/>
    <w:rsid w:val="00F27A7B"/>
    <w:rsid w:val="00F33755"/>
    <w:rsid w:val="00F35A71"/>
    <w:rsid w:val="00F41C7B"/>
    <w:rsid w:val="00F44099"/>
    <w:rsid w:val="00F526AF"/>
    <w:rsid w:val="00F617C3"/>
    <w:rsid w:val="00F7066B"/>
    <w:rsid w:val="00F74A07"/>
    <w:rsid w:val="00F75F8C"/>
    <w:rsid w:val="00F831A0"/>
    <w:rsid w:val="00F83B28"/>
    <w:rsid w:val="00F84A9D"/>
    <w:rsid w:val="00F91F84"/>
    <w:rsid w:val="00F950C1"/>
    <w:rsid w:val="00F974DA"/>
    <w:rsid w:val="00FA44FF"/>
    <w:rsid w:val="00FA46E5"/>
    <w:rsid w:val="00FB7DBA"/>
    <w:rsid w:val="00FC1C25"/>
    <w:rsid w:val="00FC3F45"/>
    <w:rsid w:val="00FD503F"/>
    <w:rsid w:val="00FD7589"/>
    <w:rsid w:val="00FD78F0"/>
    <w:rsid w:val="00FE0F97"/>
    <w:rsid w:val="00FE109A"/>
    <w:rsid w:val="00FE2FD6"/>
    <w:rsid w:val="00FE304E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AFF07"/>
  <w15:docId w15:val="{B784426E-8AEF-406E-A4B6-9E8E9C50A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E5B66-7844-4BB2-A968-7997B3851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513</TotalTime>
  <Pages>5</Pages>
  <Words>1077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38</cp:revision>
  <cp:lastPrinted>2019-02-06T12:12:00Z</cp:lastPrinted>
  <dcterms:created xsi:type="dcterms:W3CDTF">2020-02-18T12:14:00Z</dcterms:created>
  <dcterms:modified xsi:type="dcterms:W3CDTF">2021-07-05T08:57:00Z</dcterms:modified>
</cp:coreProperties>
</file>